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D895A" w14:textId="77777777" w:rsidR="00DB331E" w:rsidRDefault="00DB331E" w:rsidP="00DB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BASYLL</w:t>
      </w:r>
      <w:r>
        <w:rPr>
          <w:rFonts w:ascii="Times New Roman" w:hAnsi="Times New Roman" w:cs="Times New Roman"/>
        </w:rPr>
        <w:t xml:space="preserve">       (fl.1484)</w:t>
      </w:r>
    </w:p>
    <w:p w14:paraId="4B0B2294" w14:textId="77777777" w:rsidR="00DB331E" w:rsidRDefault="00DB331E" w:rsidP="00DB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 </w:t>
      </w:r>
      <w:proofErr w:type="spellStart"/>
      <w:r>
        <w:rPr>
          <w:rFonts w:ascii="Times New Roman" w:hAnsi="Times New Roman" w:cs="Times New Roman"/>
        </w:rPr>
        <w:t>Somercotes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053A5C4A" w14:textId="77777777" w:rsidR="00DB331E" w:rsidRDefault="00DB331E" w:rsidP="00DB331E">
      <w:pPr>
        <w:rPr>
          <w:rFonts w:ascii="Times New Roman" w:hAnsi="Times New Roman" w:cs="Times New Roman"/>
        </w:rPr>
      </w:pPr>
    </w:p>
    <w:p w14:paraId="2AF3322A" w14:textId="77777777" w:rsidR="00DB331E" w:rsidRDefault="00DB331E" w:rsidP="00DB331E">
      <w:pPr>
        <w:rPr>
          <w:rFonts w:ascii="Times New Roman" w:hAnsi="Times New Roman" w:cs="Times New Roman"/>
        </w:rPr>
      </w:pPr>
    </w:p>
    <w:p w14:paraId="4ED84056" w14:textId="77777777" w:rsidR="00DB331E" w:rsidRDefault="00DB331E" w:rsidP="00DB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Robert </w:t>
      </w:r>
      <w:proofErr w:type="spellStart"/>
      <w:r>
        <w:rPr>
          <w:rFonts w:ascii="Times New Roman" w:hAnsi="Times New Roman" w:cs="Times New Roman"/>
        </w:rPr>
        <w:t>Tailboys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Richard Norton </w:t>
      </w:r>
    </w:p>
    <w:p w14:paraId="5928FD3B" w14:textId="77777777" w:rsidR="00DB331E" w:rsidRDefault="00DB331E" w:rsidP="00DB331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Thorpe in the Fallows(q.v.), Richard </w:t>
      </w:r>
      <w:proofErr w:type="spellStart"/>
      <w:r>
        <w:rPr>
          <w:rFonts w:ascii="Times New Roman" w:hAnsi="Times New Roman" w:cs="Times New Roman"/>
        </w:rPr>
        <w:t>Wysewall</w:t>
      </w:r>
      <w:proofErr w:type="spellEnd"/>
      <w:r>
        <w:rPr>
          <w:rFonts w:ascii="Times New Roman" w:hAnsi="Times New Roman" w:cs="Times New Roman"/>
        </w:rPr>
        <w:t xml:space="preserve"> of Nun Ormsby(q.v.), William </w:t>
      </w:r>
      <w:proofErr w:type="spellStart"/>
      <w:r>
        <w:rPr>
          <w:rFonts w:ascii="Times New Roman" w:hAnsi="Times New Roman" w:cs="Times New Roman"/>
        </w:rPr>
        <w:t>Hummilton</w:t>
      </w:r>
      <w:proofErr w:type="spellEnd"/>
      <w:r>
        <w:rPr>
          <w:rFonts w:ascii="Times New Roman" w:hAnsi="Times New Roman" w:cs="Times New Roman"/>
        </w:rPr>
        <w:t xml:space="preserve"> of Nun Ormsby(q.v.), and William </w:t>
      </w:r>
      <w:proofErr w:type="spellStart"/>
      <w:r>
        <w:rPr>
          <w:rFonts w:ascii="Times New Roman" w:hAnsi="Times New Roman" w:cs="Times New Roman"/>
        </w:rPr>
        <w:t>Codde</w:t>
      </w:r>
      <w:proofErr w:type="spellEnd"/>
      <w:r>
        <w:rPr>
          <w:rFonts w:ascii="Times New Roman" w:hAnsi="Times New Roman" w:cs="Times New Roman"/>
        </w:rPr>
        <w:t xml:space="preserve"> of Hemswell (q.v.).</w:t>
      </w:r>
    </w:p>
    <w:p w14:paraId="1487A00C" w14:textId="77777777" w:rsidR="00DB331E" w:rsidRDefault="00DB331E" w:rsidP="00DB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2139725" w14:textId="77777777" w:rsidR="00DB331E" w:rsidRDefault="00DB331E" w:rsidP="00DB331E">
      <w:pPr>
        <w:rPr>
          <w:rFonts w:ascii="Times New Roman" w:hAnsi="Times New Roman" w:cs="Times New Roman"/>
        </w:rPr>
      </w:pPr>
    </w:p>
    <w:p w14:paraId="349A356B" w14:textId="77777777" w:rsidR="00DB331E" w:rsidRDefault="00DB331E" w:rsidP="00DB331E">
      <w:pPr>
        <w:rPr>
          <w:rFonts w:ascii="Times New Roman" w:hAnsi="Times New Roman" w:cs="Times New Roman"/>
        </w:rPr>
      </w:pPr>
    </w:p>
    <w:p w14:paraId="1B000E95" w14:textId="77777777" w:rsidR="00DB331E" w:rsidRDefault="00DB331E" w:rsidP="00DB33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2019</w:t>
      </w:r>
    </w:p>
    <w:p w14:paraId="421C2B69" w14:textId="77777777" w:rsidR="006B2F86" w:rsidRPr="00DB331E" w:rsidRDefault="00DB331E" w:rsidP="00DB331E">
      <w:bookmarkStart w:id="0" w:name="_GoBack"/>
      <w:bookmarkEnd w:id="0"/>
    </w:p>
    <w:sectPr w:rsidR="006B2F86" w:rsidRPr="00DB331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63616" w14:textId="77777777" w:rsidR="00DB331E" w:rsidRDefault="00DB331E" w:rsidP="00E71FC3">
      <w:r>
        <w:separator/>
      </w:r>
    </w:p>
  </w:endnote>
  <w:endnote w:type="continuationSeparator" w:id="0">
    <w:p w14:paraId="6A74964E" w14:textId="77777777" w:rsidR="00DB331E" w:rsidRDefault="00DB33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BA1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A3894" w14:textId="77777777" w:rsidR="00DB331E" w:rsidRDefault="00DB331E" w:rsidP="00E71FC3">
      <w:r>
        <w:separator/>
      </w:r>
    </w:p>
  </w:footnote>
  <w:footnote w:type="continuationSeparator" w:id="0">
    <w:p w14:paraId="775E0D7B" w14:textId="77777777" w:rsidR="00DB331E" w:rsidRDefault="00DB33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31E"/>
    <w:rsid w:val="001A7C09"/>
    <w:rsid w:val="00577BD5"/>
    <w:rsid w:val="00656CBA"/>
    <w:rsid w:val="006A1F77"/>
    <w:rsid w:val="00733BE7"/>
    <w:rsid w:val="00AB52E8"/>
    <w:rsid w:val="00B16D3F"/>
    <w:rsid w:val="00BB41AC"/>
    <w:rsid w:val="00DB33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19A46"/>
  <w15:chartTrackingRefBased/>
  <w15:docId w15:val="{18E0A0F0-54EC-4BC7-B240-4664B06B6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3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B3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2019-02-12T19:50:00Z</dcterms:created>
  <dcterms:modified xsi:type="dcterms:W3CDTF">2019-02-12T19:51:00Z</dcterms:modified>
</cp:coreProperties>
</file>